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1D7F" w:rsidRDefault="00C01D7F" w:rsidP="00C01D7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t>R5-23450</w:t>
      </w:r>
      <w:r>
        <w:rPr>
          <w:b/>
          <w:i/>
          <w:noProof/>
          <w:sz w:val="28"/>
        </w:rPr>
        <w:t>6</w:t>
      </w:r>
    </w:p>
    <w:p w:rsidR="00C01D7F" w:rsidRPr="00F438BD" w:rsidRDefault="00C01D7F" w:rsidP="00C01D7F">
      <w:pPr>
        <w:pStyle w:val="CRCoverPage"/>
        <w:outlineLvl w:val="0"/>
        <w:rPr>
          <w:b/>
          <w:noProof/>
          <w:sz w:val="24"/>
        </w:rPr>
      </w:pPr>
      <w:r w:rsidRPr="00B564D2">
        <w:rPr>
          <w:b/>
          <w:noProof/>
          <w:sz w:val="24"/>
        </w:rPr>
        <w:t>Toulouse</w:t>
      </w:r>
      <w:r w:rsidRPr="00642455">
        <w:rPr>
          <w:b/>
          <w:noProof/>
          <w:sz w:val="24"/>
        </w:rPr>
        <w:t xml:space="preserve"> , </w:t>
      </w:r>
      <w:r>
        <w:rPr>
          <w:b/>
          <w:noProof/>
          <w:sz w:val="24"/>
        </w:rPr>
        <w:t>F</w:t>
      </w:r>
      <w:r>
        <w:rPr>
          <w:rFonts w:hint="eastAsia"/>
          <w:b/>
          <w:noProof/>
          <w:sz w:val="24"/>
          <w:lang w:eastAsia="zh-CN"/>
        </w:rPr>
        <w:t>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642455">
        <w:rPr>
          <w:b/>
          <w:noProof/>
          <w:sz w:val="24"/>
        </w:rPr>
        <w:t>2</w:t>
      </w:r>
      <w:r>
        <w:rPr>
          <w:b/>
          <w:noProof/>
          <w:sz w:val="24"/>
        </w:rPr>
        <w:t>1</w:t>
      </w:r>
      <w:r>
        <w:rPr>
          <w:b/>
          <w:noProof/>
          <w:sz w:val="24"/>
          <w:vertAlign w:val="superscript"/>
        </w:rPr>
        <w:t xml:space="preserve">st </w:t>
      </w:r>
      <w:r w:rsidRPr="00090520">
        <w:rPr>
          <w:b/>
          <w:noProof/>
          <w:sz w:val="24"/>
        </w:rPr>
        <w:t>–</w:t>
      </w:r>
      <w:r>
        <w:rPr>
          <w:b/>
          <w:noProof/>
          <w:sz w:val="24"/>
        </w:rPr>
        <w:t xml:space="preserve"> </w:t>
      </w:r>
      <w:r w:rsidRPr="00642455">
        <w:rPr>
          <w:b/>
          <w:noProof/>
          <w:sz w:val="24"/>
        </w:rPr>
        <w:t>2</w:t>
      </w:r>
      <w:r>
        <w:rPr>
          <w:b/>
          <w:noProof/>
          <w:sz w:val="24"/>
        </w:rPr>
        <w:t>5</w:t>
      </w:r>
      <w:r w:rsidRPr="00642455">
        <w:rPr>
          <w:b/>
          <w:noProof/>
          <w:sz w:val="24"/>
          <w:vertAlign w:val="superscript"/>
        </w:rPr>
        <w:t>th</w:t>
      </w:r>
      <w:r>
        <w:rPr>
          <w:b/>
          <w:noProof/>
          <w:sz w:val="24"/>
        </w:rPr>
        <w:t xml:space="preserve"> Aug. 2023</w:t>
      </w:r>
    </w:p>
    <w:p w:rsidR="0048709E" w:rsidRPr="00C01D7F"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FE06F8" w:rsidRPr="00FE06F8">
        <w:rPr>
          <w:rFonts w:ascii="Arial" w:hAnsi="Arial"/>
          <w:sz w:val="24"/>
        </w:rPr>
        <w:t>6.4.7</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530390">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A451F2" w:rsidRPr="00A451F2">
        <w:rPr>
          <w:rFonts w:ascii="Arial" w:hAnsi="Arial"/>
          <w:sz w:val="24"/>
        </w:rPr>
        <w:t>TS 38.523-1 Tracker status before RAN5-</w:t>
      </w:r>
      <w:r w:rsidR="00C01D7F">
        <w:rPr>
          <w:rFonts w:ascii="Arial" w:hAnsi="Arial"/>
          <w:sz w:val="24"/>
        </w:rPr>
        <w:t>100</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326862" w:rsidRDefault="00326862" w:rsidP="00C24209">
      <w:r>
        <w:t xml:space="preserve">At the RAN5#88-e meeting, RAN5 agreed in </w:t>
      </w:r>
      <w:hyperlink r:id="rId8" w:history="1">
        <w:r w:rsidR="000E41F2">
          <w:rPr>
            <w:rStyle w:val="af7"/>
          </w:rPr>
          <w:t>R5-204366</w:t>
        </w:r>
      </w:hyperlink>
      <w:r w:rsidR="00717BE6">
        <w:t xml:space="preserve"> </w:t>
      </w:r>
      <w:r w:rsidR="00CA17FA">
        <w:t>[3</w:t>
      </w:r>
      <w:r>
        <w:t>] a proposal for</w:t>
      </w:r>
      <w:r w:rsidRPr="00326862">
        <w:t xml:space="preserve"> tracking </w:t>
      </w:r>
      <w:r w:rsidR="00D2446A">
        <w:t>the TS 38.523-1</w:t>
      </w:r>
      <w:r>
        <w:t xml:space="preserve">[1] test case development for </w:t>
      </w:r>
      <w:r w:rsidRPr="00326862">
        <w:t>R16 and beyond</w:t>
      </w:r>
      <w:r>
        <w:t>.</w:t>
      </w:r>
    </w:p>
    <w:p w:rsidR="00717BE6" w:rsidRDefault="00717BE6" w:rsidP="00C24209">
      <w:r>
        <w:t xml:space="preserve">At the RAN5#89-e meeting, RAN5 endorsed proposals for extending the scope and content of the tracker in </w:t>
      </w:r>
      <w:hyperlink r:id="rId9" w:history="1">
        <w:r w:rsidR="0057137C">
          <w:rPr>
            <w:rStyle w:val="af7"/>
          </w:rPr>
          <w:t>R5-205137</w:t>
        </w:r>
      </w:hyperlink>
      <w:r w:rsidR="00530390">
        <w:t xml:space="preserve"> [4</w:t>
      </w:r>
      <w:r>
        <w:t>]</w:t>
      </w:r>
    </w:p>
    <w:p w:rsidR="00FB0B13" w:rsidRDefault="00C24209" w:rsidP="00854A16">
      <w:r>
        <w:t>The present d</w:t>
      </w:r>
      <w:r w:rsidR="00326862">
        <w:t>ocument and the associated TS 38</w:t>
      </w:r>
      <w:r>
        <w:t>.523-1</w:t>
      </w:r>
      <w:r w:rsidR="00503F7F">
        <w:t xml:space="preserve"> test case list </w:t>
      </w:r>
      <w:r>
        <w:t>(excel</w:t>
      </w:r>
      <w:r w:rsidR="00503F7F" w:rsidRPr="00B96859">
        <w:t> </w:t>
      </w:r>
      <w:r>
        <w:t>file</w:t>
      </w:r>
      <w:r w:rsidR="00503F7F">
        <w:t>:</w:t>
      </w:r>
      <w:r w:rsidR="00503F7F" w:rsidRPr="00B96859">
        <w:t> </w:t>
      </w:r>
      <w:r w:rsidR="004261C3" w:rsidRPr="004261C3">
        <w:rPr>
          <w:rStyle w:val="PLChar"/>
          <w:sz w:val="20"/>
        </w:rPr>
        <w:t>R5-2</w:t>
      </w:r>
      <w:r w:rsidR="00577552">
        <w:rPr>
          <w:rStyle w:val="PLChar"/>
          <w:sz w:val="20"/>
        </w:rPr>
        <w:t>3</w:t>
      </w:r>
      <w:r w:rsidR="00C01D7F">
        <w:rPr>
          <w:rStyle w:val="PLChar"/>
          <w:sz w:val="20"/>
        </w:rPr>
        <w:t>4506</w:t>
      </w:r>
      <w:r w:rsidR="004261C3" w:rsidRPr="004261C3">
        <w:rPr>
          <w:rStyle w:val="PLChar"/>
          <w:sz w:val="20"/>
        </w:rPr>
        <w:t xml:space="preserve"> TS 38.523-1 Tracker status </w:t>
      </w:r>
      <w:r w:rsidR="00482E2D">
        <w:rPr>
          <w:rStyle w:val="PLChar"/>
          <w:sz w:val="20"/>
        </w:rPr>
        <w:t>before</w:t>
      </w:r>
      <w:r w:rsidR="004261C3" w:rsidRPr="004261C3">
        <w:rPr>
          <w:rStyle w:val="PLChar"/>
          <w:sz w:val="20"/>
        </w:rPr>
        <w:t xml:space="preserve"> RAN5-</w:t>
      </w:r>
      <w:r w:rsidR="00C01D7F">
        <w:rPr>
          <w:rStyle w:val="PLChar"/>
          <w:sz w:val="20"/>
        </w:rPr>
        <w:t>100</w:t>
      </w:r>
      <w:r w:rsidR="004261C3" w:rsidRPr="004261C3">
        <w:rPr>
          <w:rStyle w:val="PLChar"/>
          <w:sz w:val="20"/>
        </w:rPr>
        <w:t>.xlsx</w:t>
      </w:r>
      <w:r>
        <w:t xml:space="preserve">) </w:t>
      </w:r>
      <w:r w:rsidR="001522AE">
        <w:t xml:space="preserve">provided in the zip archive containing the present document, </w:t>
      </w:r>
      <w:r>
        <w:t xml:space="preserve">reflect the </w:t>
      </w:r>
      <w:r w:rsidR="00326862">
        <w:t>TS 38</w:t>
      </w:r>
      <w:r w:rsidRPr="00C24209">
        <w:t>.523-1</w:t>
      </w:r>
      <w:r w:rsidR="0053529E">
        <w:t xml:space="preserve"> [1]</w:t>
      </w:r>
      <w:r w:rsidR="00533135">
        <w:t xml:space="preserve"> s</w:t>
      </w:r>
      <w:r w:rsidRPr="00C24209">
        <w:t xml:space="preserve">tatus </w:t>
      </w:r>
      <w:r w:rsidR="00F7282C" w:rsidRPr="00F7282C">
        <w:rPr>
          <w:rFonts w:hint="eastAsia"/>
        </w:rPr>
        <w:t>before</w:t>
      </w:r>
      <w:r w:rsidR="007A2F0B">
        <w:t xml:space="preserve"> RAN5#</w:t>
      </w:r>
      <w:r w:rsidR="00C01D7F">
        <w:t>100</w:t>
      </w:r>
      <w:r w:rsidR="007B7F17">
        <w:t xml:space="preserve">, </w:t>
      </w:r>
      <w:r w:rsidR="00D2446A">
        <w:t>and</w:t>
      </w:r>
      <w:r w:rsidR="007B7F17">
        <w:t>,</w:t>
      </w:r>
      <w:r w:rsidR="00D2446A">
        <w:t xml:space="preserve"> are update of</w:t>
      </w:r>
      <w:r w:rsidR="00717BE6">
        <w:t xml:space="preserve"> </w:t>
      </w:r>
      <w:r w:rsidR="00697BAC" w:rsidRPr="00A451F2">
        <w:rPr>
          <w:rStyle w:val="af7"/>
        </w:rPr>
        <w:t>R5-2</w:t>
      </w:r>
      <w:r w:rsidR="00697BAC">
        <w:rPr>
          <w:rStyle w:val="af7"/>
        </w:rPr>
        <w:t>33066</w:t>
      </w:r>
      <w:r w:rsidR="007F7861">
        <w:t xml:space="preserve"> [</w:t>
      </w:r>
      <w:r w:rsidR="00316059">
        <w:t>2</w:t>
      </w:r>
      <w:r w:rsidR="00697BAC">
        <w:t>2</w:t>
      </w:r>
      <w:r w:rsidR="00717BE6">
        <w:t xml:space="preserve">] which contained the status </w:t>
      </w:r>
      <w:r w:rsidR="00482E2D">
        <w:t>after</w:t>
      </w:r>
      <w:r w:rsidR="00EF0169">
        <w:t xml:space="preserve"> </w:t>
      </w:r>
      <w:r w:rsidR="007B7F17">
        <w:t>the RAN5#</w:t>
      </w:r>
      <w:r w:rsidR="00717BE6">
        <w:t>9</w:t>
      </w:r>
      <w:r w:rsidR="00C32127">
        <w:t>9</w:t>
      </w:r>
      <w:bookmarkStart w:id="5" w:name="_GoBack"/>
      <w:bookmarkEnd w:id="5"/>
      <w:r w:rsidR="00717BE6">
        <w:t xml:space="preserve"> meeting</w:t>
      </w:r>
      <w:r w:rsidR="00533135">
        <w:t>.</w:t>
      </w:r>
    </w:p>
    <w:p w:rsidR="0061265E" w:rsidRDefault="0061265E" w:rsidP="0061265E">
      <w:pPr>
        <w:pStyle w:val="1"/>
      </w:pPr>
      <w:r>
        <w:t>2</w:t>
      </w:r>
      <w:r w:rsidRPr="000C11C3">
        <w:tab/>
      </w:r>
      <w:r w:rsidR="002A0AEF">
        <w:t>Summary of changes</w:t>
      </w:r>
    </w:p>
    <w:p w:rsidR="00717BE6" w:rsidRDefault="00717BE6" w:rsidP="002A0AEF">
      <w:r>
        <w:t>The content of the tracker was updated to contain</w:t>
      </w:r>
    </w:p>
    <w:p w:rsidR="00717BE6" w:rsidRPr="0057137C" w:rsidRDefault="00717BE6" w:rsidP="00717BE6">
      <w:pPr>
        <w:pStyle w:val="B1"/>
        <w:rPr>
          <w:lang w:val="en-GB"/>
        </w:rPr>
      </w:pPr>
      <w:r>
        <w:t>-</w:t>
      </w:r>
      <w:r>
        <w:tab/>
      </w:r>
      <w:r w:rsidR="007B7F17">
        <w:rPr>
          <w:lang w:val="en-GB"/>
        </w:rPr>
        <w:t>Assignment of various new test cases and sub-clauses as per WPs</w:t>
      </w:r>
    </w:p>
    <w:p w:rsidR="00DB52E5" w:rsidRPr="00F16E03" w:rsidRDefault="007B7F17" w:rsidP="00F16E03">
      <w:pPr>
        <w:pStyle w:val="NO"/>
        <w:rPr>
          <w:lang w:val="en-GB"/>
        </w:rPr>
      </w:pPr>
      <w:r>
        <w:rPr>
          <w:lang w:val="en-GB"/>
        </w:rPr>
        <w:t>NOTE 1</w:t>
      </w:r>
      <w:r w:rsidR="00DB52E5">
        <w:rPr>
          <w:lang w:val="en-GB"/>
        </w:rPr>
        <w:t>:</w:t>
      </w:r>
      <w:r w:rsidR="00DB52E5">
        <w:rPr>
          <w:lang w:val="en-GB"/>
        </w:rPr>
        <w:tab/>
      </w:r>
      <w:r w:rsidR="00530390">
        <w:rPr>
          <w:lang w:val="en-GB"/>
        </w:rPr>
        <w:t xml:space="preserve">Wherever possible the cells in which changes were made since RAN5-88e were highlighted in </w:t>
      </w:r>
      <w:r w:rsidR="00530390" w:rsidRPr="00502BF2">
        <w:rPr>
          <w:highlight w:val="yellow"/>
          <w:lang w:val="en-GB"/>
        </w:rPr>
        <w:t>light yellow</w:t>
      </w:r>
      <w:r w:rsidR="00530390">
        <w:rPr>
          <w:lang w:val="en-GB"/>
        </w:rPr>
        <w:t xml:space="preserve">. Text changes compared to the tracker status after previous meeting were marked with </w:t>
      </w:r>
      <w:r w:rsidR="00530390" w:rsidRPr="00BD2AA3">
        <w:rPr>
          <w:color w:val="FF0000"/>
          <w:lang w:val="en-GB"/>
        </w:rPr>
        <w:t>red</w:t>
      </w:r>
      <w:r w:rsidR="00530390">
        <w:rPr>
          <w:lang w:val="en-GB"/>
        </w:rPr>
        <w:t xml:space="preserve"> </w:t>
      </w:r>
      <w:proofErr w:type="spellStart"/>
      <w:r w:rsidR="00530390">
        <w:rPr>
          <w:lang w:val="en-GB"/>
        </w:rPr>
        <w:t>color</w:t>
      </w:r>
      <w:proofErr w:type="spellEnd"/>
      <w:r w:rsidR="00530390">
        <w:rPr>
          <w:lang w:val="en-GB"/>
        </w:rPr>
        <w:t>.</w:t>
      </w:r>
      <w:r w:rsidR="00DB52E5">
        <w:rPr>
          <w:lang w:val="en-GB"/>
        </w:rPr>
        <w:t xml:space="preserve"> This was not possible for cells which required a dedicated colour e.g. status cells or voided </w:t>
      </w:r>
      <w:r w:rsidR="007F7861">
        <w:rPr>
          <w:lang w:val="en-GB"/>
        </w:rPr>
        <w:t xml:space="preserve">test cases </w:t>
      </w:r>
      <w:r w:rsidR="00DB52E5">
        <w:rPr>
          <w:lang w:val="en-GB"/>
        </w:rPr>
        <w:t>rows.</w:t>
      </w:r>
    </w:p>
    <w:p w:rsidR="0053529E" w:rsidRDefault="0053529E" w:rsidP="0053529E">
      <w:pPr>
        <w:pStyle w:val="1"/>
      </w:pPr>
      <w:r>
        <w:t>3</w:t>
      </w:r>
      <w:r w:rsidRPr="000C11C3">
        <w:tab/>
      </w:r>
      <w:r>
        <w:t>References</w:t>
      </w:r>
    </w:p>
    <w:p w:rsidR="00326862" w:rsidRDefault="00326862" w:rsidP="00326862">
      <w:pPr>
        <w:pStyle w:val="EX"/>
      </w:pPr>
      <w:r>
        <w:t>[1]</w:t>
      </w:r>
      <w:r>
        <w:tab/>
        <w:t>3GPP TS 38.523-1</w:t>
      </w:r>
      <w:r>
        <w:tab/>
      </w:r>
      <w:r w:rsidRPr="00370C71">
        <w:t>5GS; User Equipment (UE) conformance specification; Part 1: Protocol</w:t>
      </w:r>
    </w:p>
    <w:p w:rsidR="0053529E" w:rsidRPr="00E9481F" w:rsidRDefault="00326862" w:rsidP="0053529E">
      <w:pPr>
        <w:pStyle w:val="EX"/>
      </w:pPr>
      <w:r>
        <w:t>[2]</w:t>
      </w:r>
      <w:r>
        <w:tab/>
        <w:t>3GP</w:t>
      </w:r>
      <w:r w:rsidR="007A2F0B">
        <w:t>P TS 38.523-2</w:t>
      </w:r>
      <w:r w:rsidR="0096212F">
        <w:tab/>
      </w:r>
      <w:r w:rsidR="007A2F0B" w:rsidRPr="00212BC5">
        <w:t>"5GS; UE conformance specification; Part 2: Implementation Conformance Statement (ICS) proforma specification"</w:t>
      </w:r>
    </w:p>
    <w:p w:rsidR="00326862" w:rsidRPr="00E9481F" w:rsidRDefault="00326862" w:rsidP="00326862">
      <w:pPr>
        <w:pStyle w:val="EX"/>
      </w:pPr>
      <w:r>
        <w:t>[3]</w:t>
      </w:r>
      <w:r>
        <w:tab/>
      </w:r>
      <w:hyperlink r:id="rId10" w:history="1">
        <w:r w:rsidR="000E41F2">
          <w:rPr>
            <w:rStyle w:val="af7"/>
          </w:rPr>
          <w:t>R5-204366</w:t>
        </w:r>
      </w:hyperlink>
      <w:r>
        <w:tab/>
      </w:r>
      <w:r w:rsidRPr="00326862">
        <w:t>Discussion paper on tracking of 5GS protocol test cases Rel-16 and beyond</w:t>
      </w:r>
    </w:p>
    <w:p w:rsidR="00530390" w:rsidRPr="00E9481F" w:rsidRDefault="00530390" w:rsidP="00530390">
      <w:pPr>
        <w:pStyle w:val="EX"/>
      </w:pPr>
      <w:r>
        <w:t>[4]</w:t>
      </w:r>
      <w:r>
        <w:tab/>
      </w:r>
      <w:hyperlink r:id="rId11" w:history="1">
        <w:r>
          <w:rPr>
            <w:rStyle w:val="af7"/>
          </w:rPr>
          <w:t>R5-205137</w:t>
        </w:r>
      </w:hyperlink>
      <w:r>
        <w:tab/>
      </w:r>
      <w:r w:rsidRPr="002F2449">
        <w:t>On the content of the TS 38.523-1 and TS 38.523-1 pre/after meeting status documents</w:t>
      </w:r>
    </w:p>
    <w:p w:rsidR="00533135" w:rsidRPr="00E9481F" w:rsidRDefault="00533135" w:rsidP="00530390">
      <w:pPr>
        <w:pStyle w:val="EX"/>
      </w:pPr>
      <w:r>
        <w:t>[</w:t>
      </w:r>
      <w:r w:rsidR="00530390">
        <w:t>5</w:t>
      </w:r>
      <w:r>
        <w:t>]</w:t>
      </w:r>
      <w:r>
        <w:tab/>
      </w:r>
      <w:hyperlink r:id="rId12" w:history="1">
        <w:r w:rsidR="00D2446A">
          <w:rPr>
            <w:rStyle w:val="af7"/>
          </w:rPr>
          <w:t>R5-204367</w:t>
        </w:r>
      </w:hyperlink>
      <w:r w:rsidR="0096212F">
        <w:tab/>
      </w:r>
      <w:r w:rsidR="00D2446A">
        <w:t>TS 38</w:t>
      </w:r>
      <w:r w:rsidRPr="00533135">
        <w:t xml:space="preserve">.523-1 Status </w:t>
      </w:r>
      <w:r w:rsidR="00326862">
        <w:t>after</w:t>
      </w:r>
      <w:r w:rsidRPr="00533135">
        <w:t xml:space="preserve"> RAN5#88-e</w:t>
      </w:r>
    </w:p>
    <w:p w:rsidR="00717BE6" w:rsidRPr="00E9481F" w:rsidRDefault="00717BE6" w:rsidP="00717BE6">
      <w:pPr>
        <w:pStyle w:val="EX"/>
      </w:pPr>
      <w:r>
        <w:t>[6]</w:t>
      </w:r>
      <w:r>
        <w:tab/>
      </w:r>
      <w:hyperlink r:id="rId13" w:history="1">
        <w:r>
          <w:rPr>
            <w:rStyle w:val="af7"/>
          </w:rPr>
          <w:t>R5-205136</w:t>
        </w:r>
      </w:hyperlink>
      <w:r>
        <w:tab/>
      </w:r>
      <w:r w:rsidR="007A2F0B" w:rsidRPr="007A2F0B">
        <w:t>TS 38.523-1 Tracker status after RAN5#89-e</w:t>
      </w:r>
    </w:p>
    <w:p w:rsidR="00F16E03" w:rsidRDefault="00F16E03" w:rsidP="00F16E03">
      <w:pPr>
        <w:pStyle w:val="EX"/>
      </w:pPr>
      <w:r>
        <w:t>[7]</w:t>
      </w:r>
      <w:r>
        <w:tab/>
      </w:r>
      <w:hyperlink r:id="rId14" w:history="1">
        <w:r>
          <w:rPr>
            <w:rStyle w:val="af7"/>
          </w:rPr>
          <w:t>R5-210155</w:t>
        </w:r>
      </w:hyperlink>
      <w:r>
        <w:tab/>
        <w:t>TS 38</w:t>
      </w:r>
      <w:r w:rsidRPr="00533135">
        <w:t xml:space="preserve">.523-1 </w:t>
      </w:r>
      <w:r>
        <w:t>Tracker status before RAN5#</w:t>
      </w:r>
      <w:r w:rsidRPr="007A2F0B">
        <w:t>9</w:t>
      </w:r>
      <w:r>
        <w:t>0</w:t>
      </w:r>
      <w:r w:rsidRPr="007A2F0B">
        <w:t>-e</w:t>
      </w:r>
    </w:p>
    <w:p w:rsidR="007B7F17" w:rsidRDefault="007B7F17" w:rsidP="00F16E03">
      <w:pPr>
        <w:pStyle w:val="EX"/>
      </w:pPr>
      <w:r>
        <w:t>[8]</w:t>
      </w:r>
      <w:r>
        <w:tab/>
      </w:r>
      <w:hyperlink r:id="rId15" w:history="1">
        <w:r>
          <w:rPr>
            <w:rStyle w:val="af7"/>
          </w:rPr>
          <w:t>R5-210156</w:t>
        </w:r>
      </w:hyperlink>
      <w:r>
        <w:tab/>
        <w:t>TS 38</w:t>
      </w:r>
      <w:r w:rsidRPr="00533135">
        <w:t xml:space="preserve">.523-1 </w:t>
      </w:r>
      <w:r>
        <w:t>Tracker status after RAN5#</w:t>
      </w:r>
      <w:r w:rsidRPr="007A2F0B">
        <w:t>9</w:t>
      </w:r>
      <w:r>
        <w:t>0</w:t>
      </w:r>
      <w:r w:rsidRPr="007A2F0B">
        <w:t>-e</w:t>
      </w:r>
    </w:p>
    <w:p w:rsidR="007F7861" w:rsidRDefault="007F7861" w:rsidP="00F16E03">
      <w:pPr>
        <w:pStyle w:val="EX"/>
      </w:pPr>
      <w:r>
        <w:t>[9]</w:t>
      </w:r>
      <w:r>
        <w:tab/>
      </w:r>
      <w:hyperlink r:id="rId16" w:history="1">
        <w:r>
          <w:rPr>
            <w:rStyle w:val="af7"/>
          </w:rPr>
          <w:t>R5-21</w:t>
        </w:r>
        <w:r w:rsidR="00530390">
          <w:rPr>
            <w:rStyle w:val="af7"/>
          </w:rPr>
          <w:t>3683</w:t>
        </w:r>
      </w:hyperlink>
      <w:r>
        <w:tab/>
        <w:t>TS 38</w:t>
      </w:r>
      <w:r w:rsidRPr="00533135">
        <w:t xml:space="preserve">.523-1 </w:t>
      </w:r>
      <w:r w:rsidR="00530390" w:rsidRPr="00530390">
        <w:t>Tracker status after RAN5#91</w:t>
      </w:r>
      <w:r w:rsidR="00530390">
        <w:t>-</w:t>
      </w:r>
      <w:r w:rsidR="00530390" w:rsidRPr="00530390">
        <w:t>e</w:t>
      </w:r>
    </w:p>
    <w:p w:rsidR="007929EA" w:rsidRDefault="007929EA" w:rsidP="007929EA">
      <w:pPr>
        <w:pStyle w:val="EX"/>
      </w:pPr>
      <w:r>
        <w:t>[10]</w:t>
      </w:r>
      <w:r>
        <w:tab/>
      </w:r>
      <w:hyperlink r:id="rId17" w:history="1">
        <w:r>
          <w:rPr>
            <w:rStyle w:val="af7"/>
          </w:rPr>
          <w:t>R5-21</w:t>
        </w:r>
      </w:hyperlink>
      <w:r>
        <w:rPr>
          <w:rStyle w:val="af7"/>
        </w:rPr>
        <w:t>4838</w:t>
      </w:r>
      <w:r>
        <w:tab/>
        <w:t>TS 38</w:t>
      </w:r>
      <w:r w:rsidRPr="00533135">
        <w:t xml:space="preserve">.523-1 </w:t>
      </w:r>
      <w:r w:rsidRPr="00530390">
        <w:t>Tracker status after RAN5#9</w:t>
      </w:r>
      <w:r>
        <w:t>2-</w:t>
      </w:r>
      <w:r w:rsidRPr="00530390">
        <w:t>e</w:t>
      </w:r>
    </w:p>
    <w:p w:rsidR="007929EA" w:rsidRDefault="007929EA" w:rsidP="007929EA">
      <w:pPr>
        <w:pStyle w:val="EX"/>
      </w:pPr>
      <w:r>
        <w:t>[11]</w:t>
      </w:r>
      <w:r>
        <w:tab/>
      </w:r>
      <w:r w:rsidRPr="00EF0169">
        <w:rPr>
          <w:rStyle w:val="af7"/>
        </w:rPr>
        <w:t>R5-220626</w:t>
      </w:r>
      <w:r>
        <w:tab/>
        <w:t>TS 38</w:t>
      </w:r>
      <w:r w:rsidRPr="00533135">
        <w:t xml:space="preserve">.523-1 </w:t>
      </w:r>
      <w:r w:rsidRPr="00530390">
        <w:t xml:space="preserve">Tracker status </w:t>
      </w:r>
      <w:r>
        <w:t>before</w:t>
      </w:r>
      <w:r w:rsidRPr="00530390">
        <w:t xml:space="preserve"> RAN5#9</w:t>
      </w:r>
      <w:r>
        <w:t>4-</w:t>
      </w:r>
      <w:r w:rsidRPr="00530390">
        <w:t>e</w:t>
      </w:r>
    </w:p>
    <w:p w:rsidR="007929EA" w:rsidRPr="002122FB" w:rsidRDefault="007929EA" w:rsidP="007929EA">
      <w:pPr>
        <w:pStyle w:val="EX"/>
      </w:pPr>
      <w:r>
        <w:lastRenderedPageBreak/>
        <w:t>[12]</w:t>
      </w:r>
      <w:r>
        <w:tab/>
      </w:r>
      <w:r w:rsidRPr="00EF0169">
        <w:rPr>
          <w:rStyle w:val="af7"/>
        </w:rPr>
        <w:t>R5-22062</w:t>
      </w:r>
      <w:r>
        <w:rPr>
          <w:rStyle w:val="af7"/>
        </w:rPr>
        <w:t>8</w:t>
      </w:r>
      <w:r>
        <w:tab/>
        <w:t>TS 38</w:t>
      </w:r>
      <w:r w:rsidRPr="00533135">
        <w:t xml:space="preserve">.523-1 </w:t>
      </w:r>
      <w:r w:rsidRPr="00530390">
        <w:t xml:space="preserve">Tracker status </w:t>
      </w:r>
      <w:r>
        <w:t>after</w:t>
      </w:r>
      <w:r w:rsidRPr="00530390">
        <w:t xml:space="preserve"> RAN5#9</w:t>
      </w:r>
      <w:r>
        <w:t>4-</w:t>
      </w:r>
      <w:r w:rsidRPr="00530390">
        <w:t>e</w:t>
      </w:r>
    </w:p>
    <w:p w:rsidR="007929EA" w:rsidRPr="002122FB" w:rsidRDefault="007929EA" w:rsidP="007929EA">
      <w:pPr>
        <w:pStyle w:val="EX"/>
      </w:pPr>
      <w:r>
        <w:t>[13]</w:t>
      </w:r>
      <w:r>
        <w:tab/>
      </w:r>
      <w:r w:rsidRPr="00EF0169">
        <w:rPr>
          <w:rStyle w:val="af7"/>
        </w:rPr>
        <w:t>R5-22</w:t>
      </w:r>
      <w:r>
        <w:rPr>
          <w:rStyle w:val="af7"/>
        </w:rPr>
        <w:t>3075</w:t>
      </w:r>
      <w:r>
        <w:tab/>
        <w:t>TS 38</w:t>
      </w:r>
      <w:r w:rsidRPr="00533135">
        <w:t xml:space="preserve">.523-1 </w:t>
      </w:r>
      <w:r w:rsidRPr="00530390">
        <w:t xml:space="preserve">Tracker status </w:t>
      </w:r>
      <w:r w:rsidRPr="007929EA">
        <w:rPr>
          <w:rFonts w:hint="eastAsia"/>
        </w:rPr>
        <w:t>before</w:t>
      </w:r>
      <w:r w:rsidRPr="00530390">
        <w:t xml:space="preserve"> RAN5#9</w:t>
      </w:r>
      <w:r>
        <w:t>5-</w:t>
      </w:r>
      <w:r w:rsidRPr="00530390">
        <w:t>e</w:t>
      </w:r>
    </w:p>
    <w:p w:rsidR="004261C3" w:rsidRDefault="00C75F16" w:rsidP="00C75F16">
      <w:pPr>
        <w:pStyle w:val="EX"/>
      </w:pPr>
      <w:r>
        <w:t>[14]</w:t>
      </w:r>
      <w:r>
        <w:tab/>
      </w:r>
      <w:r w:rsidRPr="00EF0169">
        <w:rPr>
          <w:rStyle w:val="af7"/>
        </w:rPr>
        <w:t>R5-22</w:t>
      </w:r>
      <w:r>
        <w:rPr>
          <w:rStyle w:val="af7"/>
        </w:rPr>
        <w:t>3077</w:t>
      </w:r>
      <w:r>
        <w:tab/>
        <w:t>TS 38</w:t>
      </w:r>
      <w:r w:rsidRPr="00533135">
        <w:t xml:space="preserve">.523-1 </w:t>
      </w:r>
      <w:r w:rsidRPr="00530390">
        <w:t xml:space="preserve">Tracker status </w:t>
      </w:r>
      <w:r>
        <w:t>after</w:t>
      </w:r>
      <w:r w:rsidRPr="00530390">
        <w:t xml:space="preserve"> RAN5#9</w:t>
      </w:r>
      <w:r>
        <w:t>5-</w:t>
      </w:r>
      <w:r w:rsidRPr="00530390">
        <w:t>e</w:t>
      </w:r>
    </w:p>
    <w:p w:rsidR="00A451F2" w:rsidRDefault="00A451F2" w:rsidP="00A451F2">
      <w:pPr>
        <w:pStyle w:val="EX"/>
      </w:pPr>
      <w:r>
        <w:t>[15]</w:t>
      </w:r>
      <w:r>
        <w:tab/>
      </w:r>
      <w:r w:rsidRPr="00A451F2">
        <w:rPr>
          <w:rStyle w:val="af7"/>
        </w:rPr>
        <w:t>R5-224704</w:t>
      </w:r>
      <w:r>
        <w:tab/>
        <w:t>TS 38</w:t>
      </w:r>
      <w:r w:rsidRPr="00533135">
        <w:t xml:space="preserve">.523-1 </w:t>
      </w:r>
      <w:r w:rsidRPr="00530390">
        <w:t xml:space="preserve">Tracker status </w:t>
      </w:r>
      <w:r w:rsidRPr="00A451F2">
        <w:rPr>
          <w:rFonts w:hint="eastAsia"/>
        </w:rPr>
        <w:t>before</w:t>
      </w:r>
      <w:r w:rsidRPr="00530390">
        <w:t xml:space="preserve"> RAN5#9</w:t>
      </w:r>
      <w:r>
        <w:t>6-</w:t>
      </w:r>
      <w:r w:rsidRPr="00530390">
        <w:t>e</w:t>
      </w:r>
    </w:p>
    <w:p w:rsidR="00A451F2" w:rsidRPr="00A451F2" w:rsidRDefault="00A451F2" w:rsidP="00A451F2">
      <w:pPr>
        <w:pStyle w:val="EX"/>
      </w:pPr>
      <w:r>
        <w:t>[16]</w:t>
      </w:r>
      <w:r>
        <w:tab/>
      </w:r>
      <w:r w:rsidRPr="00A451F2">
        <w:rPr>
          <w:rStyle w:val="af7"/>
        </w:rPr>
        <w:t>R5-224706</w:t>
      </w:r>
      <w:r>
        <w:tab/>
        <w:t>TS 38</w:t>
      </w:r>
      <w:r w:rsidRPr="00533135">
        <w:t xml:space="preserve">.523-1 </w:t>
      </w:r>
      <w:r w:rsidRPr="00530390">
        <w:t xml:space="preserve">Tracker status </w:t>
      </w:r>
      <w:r>
        <w:t>after</w:t>
      </w:r>
      <w:r w:rsidRPr="00530390">
        <w:t xml:space="preserve"> RAN5#9</w:t>
      </w:r>
      <w:r>
        <w:t>6-</w:t>
      </w:r>
      <w:r w:rsidRPr="00530390">
        <w:t>e</w:t>
      </w:r>
    </w:p>
    <w:p w:rsidR="00577552" w:rsidRPr="00A451F2" w:rsidRDefault="00577552" w:rsidP="00577552">
      <w:pPr>
        <w:pStyle w:val="EX"/>
      </w:pPr>
      <w:r>
        <w:t>[17]</w:t>
      </w:r>
      <w:r>
        <w:tab/>
      </w:r>
      <w:r w:rsidRPr="00A451F2">
        <w:rPr>
          <w:rStyle w:val="af7"/>
        </w:rPr>
        <w:t>R5-22</w:t>
      </w:r>
      <w:r>
        <w:rPr>
          <w:rStyle w:val="af7"/>
        </w:rPr>
        <w:t>6989</w:t>
      </w:r>
      <w:r>
        <w:tab/>
        <w:t>TS 38</w:t>
      </w:r>
      <w:r w:rsidRPr="00533135">
        <w:t xml:space="preserve">.523-1 </w:t>
      </w:r>
      <w:r w:rsidRPr="00530390">
        <w:t xml:space="preserve">Tracker status </w:t>
      </w:r>
      <w:r w:rsidRPr="0049387A">
        <w:rPr>
          <w:rFonts w:hint="eastAsia"/>
        </w:rPr>
        <w:t>before</w:t>
      </w:r>
      <w:r w:rsidRPr="00530390">
        <w:t xml:space="preserve"> RAN5#9</w:t>
      </w:r>
      <w:r>
        <w:t>7</w:t>
      </w:r>
    </w:p>
    <w:p w:rsidR="00577552" w:rsidRPr="00A451F2" w:rsidRDefault="00577552" w:rsidP="00577552">
      <w:pPr>
        <w:pStyle w:val="EX"/>
      </w:pPr>
      <w:r>
        <w:t>[1</w:t>
      </w:r>
      <w:r w:rsidR="00E1610E">
        <w:t>8</w:t>
      </w:r>
      <w:r>
        <w:t>]</w:t>
      </w:r>
      <w:r>
        <w:tab/>
      </w:r>
      <w:r w:rsidRPr="00A451F2">
        <w:rPr>
          <w:rStyle w:val="af7"/>
        </w:rPr>
        <w:t>R5-22</w:t>
      </w:r>
      <w:r>
        <w:rPr>
          <w:rStyle w:val="af7"/>
        </w:rPr>
        <w:t>6991</w:t>
      </w:r>
      <w:r>
        <w:tab/>
        <w:t>TS 38</w:t>
      </w:r>
      <w:r w:rsidRPr="00533135">
        <w:t xml:space="preserve">.523-1 </w:t>
      </w:r>
      <w:r w:rsidRPr="00530390">
        <w:t xml:space="preserve">Tracker status </w:t>
      </w:r>
      <w:r w:rsidRPr="00577552">
        <w:rPr>
          <w:rFonts w:hint="eastAsia"/>
        </w:rPr>
        <w:t>after</w:t>
      </w:r>
      <w:r w:rsidRPr="00530390">
        <w:t xml:space="preserve"> RAN5#9</w:t>
      </w:r>
      <w:r>
        <w:t>7</w:t>
      </w:r>
    </w:p>
    <w:p w:rsidR="00C67664" w:rsidRPr="00A451F2" w:rsidRDefault="00C67664" w:rsidP="00C67664">
      <w:pPr>
        <w:pStyle w:val="EX"/>
      </w:pPr>
      <w:r>
        <w:t>[19]</w:t>
      </w:r>
      <w:r>
        <w:tab/>
      </w:r>
      <w:r w:rsidRPr="00A451F2">
        <w:rPr>
          <w:rStyle w:val="af7"/>
        </w:rPr>
        <w:t>R5-2</w:t>
      </w:r>
      <w:r>
        <w:rPr>
          <w:rStyle w:val="af7"/>
        </w:rPr>
        <w:t>31170</w:t>
      </w:r>
      <w:r>
        <w:tab/>
        <w:t>TS 38</w:t>
      </w:r>
      <w:r w:rsidRPr="00533135">
        <w:t xml:space="preserve">.523-1 </w:t>
      </w:r>
      <w:r w:rsidRPr="00530390">
        <w:t xml:space="preserve">Tracker status </w:t>
      </w:r>
      <w:r w:rsidRPr="003F4126">
        <w:rPr>
          <w:rFonts w:hint="eastAsia"/>
        </w:rPr>
        <w:t>before</w:t>
      </w:r>
      <w:r w:rsidRPr="00530390">
        <w:t xml:space="preserve"> RAN5#9</w:t>
      </w:r>
      <w:r>
        <w:t>8</w:t>
      </w:r>
    </w:p>
    <w:p w:rsidR="00C67664" w:rsidRPr="00A451F2" w:rsidRDefault="00C67664" w:rsidP="00C67664">
      <w:pPr>
        <w:pStyle w:val="EX"/>
      </w:pPr>
      <w:r>
        <w:t>[</w:t>
      </w:r>
      <w:r w:rsidR="00C01D7F">
        <w:t>20</w:t>
      </w:r>
      <w:r>
        <w:t>]</w:t>
      </w:r>
      <w:r>
        <w:tab/>
      </w:r>
      <w:r w:rsidRPr="00A451F2">
        <w:rPr>
          <w:rStyle w:val="af7"/>
        </w:rPr>
        <w:t>R5-2</w:t>
      </w:r>
      <w:r>
        <w:rPr>
          <w:rStyle w:val="af7"/>
        </w:rPr>
        <w:t>31172</w:t>
      </w:r>
      <w:r>
        <w:tab/>
        <w:t>TS 38</w:t>
      </w:r>
      <w:r w:rsidRPr="00533135">
        <w:t xml:space="preserve">.523-1 </w:t>
      </w:r>
      <w:r w:rsidRPr="00530390">
        <w:t xml:space="preserve">Tracker status </w:t>
      </w:r>
      <w:r>
        <w:t>after</w:t>
      </w:r>
      <w:r w:rsidRPr="00530390">
        <w:t xml:space="preserve"> RAN5#9</w:t>
      </w:r>
      <w:r>
        <w:t>8</w:t>
      </w:r>
    </w:p>
    <w:p w:rsidR="00C01D7F" w:rsidRDefault="00C01D7F" w:rsidP="00C01D7F">
      <w:pPr>
        <w:pStyle w:val="EX"/>
      </w:pPr>
      <w:r>
        <w:t>[21]</w:t>
      </w:r>
      <w:r>
        <w:tab/>
      </w:r>
      <w:r w:rsidRPr="00A451F2">
        <w:rPr>
          <w:rStyle w:val="af7"/>
        </w:rPr>
        <w:t>R5-2</w:t>
      </w:r>
      <w:r>
        <w:rPr>
          <w:rStyle w:val="af7"/>
        </w:rPr>
        <w:t>33064</w:t>
      </w:r>
      <w:r>
        <w:tab/>
        <w:t>TS 38</w:t>
      </w:r>
      <w:r w:rsidRPr="00533135">
        <w:t xml:space="preserve">.523-1 </w:t>
      </w:r>
      <w:r w:rsidRPr="00530390">
        <w:t xml:space="preserve">Tracker status </w:t>
      </w:r>
      <w:r w:rsidRPr="000C48B7">
        <w:rPr>
          <w:rFonts w:hint="eastAsia"/>
        </w:rPr>
        <w:t>before</w:t>
      </w:r>
      <w:r w:rsidRPr="00530390">
        <w:t xml:space="preserve"> RAN5#9</w:t>
      </w:r>
      <w:r>
        <w:t>9</w:t>
      </w:r>
    </w:p>
    <w:p w:rsidR="00C01D7F" w:rsidRPr="00A451F2" w:rsidRDefault="00C01D7F" w:rsidP="00C01D7F">
      <w:pPr>
        <w:pStyle w:val="EX"/>
      </w:pPr>
      <w:r>
        <w:t>[2</w:t>
      </w:r>
      <w:r>
        <w:t>2</w:t>
      </w:r>
      <w:r>
        <w:t>]</w:t>
      </w:r>
      <w:r>
        <w:tab/>
      </w:r>
      <w:r w:rsidRPr="00A451F2">
        <w:rPr>
          <w:rStyle w:val="af7"/>
        </w:rPr>
        <w:t>R5-2</w:t>
      </w:r>
      <w:r>
        <w:rPr>
          <w:rStyle w:val="af7"/>
        </w:rPr>
        <w:t>3306</w:t>
      </w:r>
      <w:r>
        <w:rPr>
          <w:rStyle w:val="af7"/>
        </w:rPr>
        <w:t>6</w:t>
      </w:r>
      <w:r>
        <w:tab/>
        <w:t>TS 38</w:t>
      </w:r>
      <w:r w:rsidRPr="00533135">
        <w:t xml:space="preserve">.523-1 </w:t>
      </w:r>
      <w:r w:rsidRPr="00530390">
        <w:t xml:space="preserve">Tracker status </w:t>
      </w:r>
      <w:r w:rsidRPr="00C01D7F">
        <w:rPr>
          <w:rFonts w:hint="eastAsia"/>
        </w:rPr>
        <w:t>after</w:t>
      </w:r>
      <w:r w:rsidRPr="00530390">
        <w:t xml:space="preserve"> RAN5#9</w:t>
      </w:r>
      <w:r>
        <w:t>9</w:t>
      </w:r>
    </w:p>
    <w:p w:rsidR="00C01D7F" w:rsidRPr="00C01D7F" w:rsidRDefault="00C01D7F" w:rsidP="00C01D7F">
      <w:pPr>
        <w:pStyle w:val="EX"/>
      </w:pPr>
    </w:p>
    <w:p w:rsidR="0053529E" w:rsidRPr="00C01D7F" w:rsidRDefault="0053529E" w:rsidP="002C7E70"/>
    <w:sectPr w:rsidR="0053529E" w:rsidRPr="00C01D7F">
      <w:footerReference w:type="default" r:id="rId18"/>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50F6" w:rsidRDefault="009750F6">
      <w:r>
        <w:separator/>
      </w:r>
    </w:p>
  </w:endnote>
  <w:endnote w:type="continuationSeparator" w:id="0">
    <w:p w:rsidR="009750F6" w:rsidRDefault="00975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06319F">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50F6" w:rsidRDefault="009750F6">
      <w:r>
        <w:separator/>
      </w:r>
    </w:p>
  </w:footnote>
  <w:footnote w:type="continuationSeparator" w:id="0">
    <w:p w:rsidR="009750F6" w:rsidRDefault="00975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776B"/>
    <w:rsid w:val="00027D15"/>
    <w:rsid w:val="00027D8C"/>
    <w:rsid w:val="00033254"/>
    <w:rsid w:val="00034CE9"/>
    <w:rsid w:val="000368F3"/>
    <w:rsid w:val="00036E83"/>
    <w:rsid w:val="00036F77"/>
    <w:rsid w:val="000400F0"/>
    <w:rsid w:val="000403D1"/>
    <w:rsid w:val="000419EE"/>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2813"/>
    <w:rsid w:val="0006319F"/>
    <w:rsid w:val="000651F4"/>
    <w:rsid w:val="00065369"/>
    <w:rsid w:val="00065A2A"/>
    <w:rsid w:val="000674B4"/>
    <w:rsid w:val="00067A56"/>
    <w:rsid w:val="000726EB"/>
    <w:rsid w:val="000754E1"/>
    <w:rsid w:val="000763F0"/>
    <w:rsid w:val="00077CC2"/>
    <w:rsid w:val="0008185D"/>
    <w:rsid w:val="00081FFC"/>
    <w:rsid w:val="00082828"/>
    <w:rsid w:val="00083A66"/>
    <w:rsid w:val="00083AEB"/>
    <w:rsid w:val="00084B6B"/>
    <w:rsid w:val="00085F34"/>
    <w:rsid w:val="000867D3"/>
    <w:rsid w:val="00087212"/>
    <w:rsid w:val="00091243"/>
    <w:rsid w:val="00092192"/>
    <w:rsid w:val="00092D6D"/>
    <w:rsid w:val="00093E80"/>
    <w:rsid w:val="00094DA7"/>
    <w:rsid w:val="00094EC9"/>
    <w:rsid w:val="00094EF1"/>
    <w:rsid w:val="00095294"/>
    <w:rsid w:val="0009585C"/>
    <w:rsid w:val="00095B47"/>
    <w:rsid w:val="00095C57"/>
    <w:rsid w:val="000961E6"/>
    <w:rsid w:val="000962A5"/>
    <w:rsid w:val="000A249E"/>
    <w:rsid w:val="000A4B4C"/>
    <w:rsid w:val="000A66C7"/>
    <w:rsid w:val="000A7F7B"/>
    <w:rsid w:val="000B0ECA"/>
    <w:rsid w:val="000B11B0"/>
    <w:rsid w:val="000B133A"/>
    <w:rsid w:val="000B3087"/>
    <w:rsid w:val="000B3392"/>
    <w:rsid w:val="000B4DF2"/>
    <w:rsid w:val="000B5866"/>
    <w:rsid w:val="000B6430"/>
    <w:rsid w:val="000B6D0E"/>
    <w:rsid w:val="000C0746"/>
    <w:rsid w:val="000C11C3"/>
    <w:rsid w:val="000C18A5"/>
    <w:rsid w:val="000C1F89"/>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41F2"/>
    <w:rsid w:val="000E5C5C"/>
    <w:rsid w:val="000E5F87"/>
    <w:rsid w:val="000E600D"/>
    <w:rsid w:val="000F14D8"/>
    <w:rsid w:val="000F5306"/>
    <w:rsid w:val="000F56E5"/>
    <w:rsid w:val="000F5C8C"/>
    <w:rsid w:val="000F6B73"/>
    <w:rsid w:val="000F6CA2"/>
    <w:rsid w:val="000F6F36"/>
    <w:rsid w:val="00110687"/>
    <w:rsid w:val="0011229C"/>
    <w:rsid w:val="001125BC"/>
    <w:rsid w:val="00113514"/>
    <w:rsid w:val="00114C54"/>
    <w:rsid w:val="00114FED"/>
    <w:rsid w:val="00115696"/>
    <w:rsid w:val="001168DC"/>
    <w:rsid w:val="00121B9B"/>
    <w:rsid w:val="00124F39"/>
    <w:rsid w:val="001263E2"/>
    <w:rsid w:val="001267C2"/>
    <w:rsid w:val="00126E91"/>
    <w:rsid w:val="001274FE"/>
    <w:rsid w:val="00127695"/>
    <w:rsid w:val="001320F2"/>
    <w:rsid w:val="001325A6"/>
    <w:rsid w:val="00132BBA"/>
    <w:rsid w:val="001340D4"/>
    <w:rsid w:val="001364EC"/>
    <w:rsid w:val="00136CF5"/>
    <w:rsid w:val="00136DF4"/>
    <w:rsid w:val="00137F1A"/>
    <w:rsid w:val="0014669B"/>
    <w:rsid w:val="001476EA"/>
    <w:rsid w:val="00150336"/>
    <w:rsid w:val="001506B2"/>
    <w:rsid w:val="00150979"/>
    <w:rsid w:val="00150A9B"/>
    <w:rsid w:val="001522AE"/>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257BC"/>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389B"/>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71B"/>
    <w:rsid w:val="00306BAB"/>
    <w:rsid w:val="0031079C"/>
    <w:rsid w:val="00310ED8"/>
    <w:rsid w:val="00311002"/>
    <w:rsid w:val="00312C9B"/>
    <w:rsid w:val="003135D0"/>
    <w:rsid w:val="003143D1"/>
    <w:rsid w:val="00315454"/>
    <w:rsid w:val="00316059"/>
    <w:rsid w:val="00321A72"/>
    <w:rsid w:val="0032391B"/>
    <w:rsid w:val="00325476"/>
    <w:rsid w:val="00326222"/>
    <w:rsid w:val="00326693"/>
    <w:rsid w:val="00326862"/>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E49A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07D8B"/>
    <w:rsid w:val="00412084"/>
    <w:rsid w:val="00412CC6"/>
    <w:rsid w:val="004148AA"/>
    <w:rsid w:val="004149C9"/>
    <w:rsid w:val="00414FAB"/>
    <w:rsid w:val="00415646"/>
    <w:rsid w:val="00416AE0"/>
    <w:rsid w:val="00416D0D"/>
    <w:rsid w:val="00417C45"/>
    <w:rsid w:val="00420485"/>
    <w:rsid w:val="00420F3A"/>
    <w:rsid w:val="00421155"/>
    <w:rsid w:val="00421240"/>
    <w:rsid w:val="00421CEE"/>
    <w:rsid w:val="00423D21"/>
    <w:rsid w:val="004249A1"/>
    <w:rsid w:val="00424C90"/>
    <w:rsid w:val="00425C70"/>
    <w:rsid w:val="00425E3D"/>
    <w:rsid w:val="004261C3"/>
    <w:rsid w:val="0042693C"/>
    <w:rsid w:val="0042770C"/>
    <w:rsid w:val="00430D6C"/>
    <w:rsid w:val="00431B8A"/>
    <w:rsid w:val="00431C74"/>
    <w:rsid w:val="004333E4"/>
    <w:rsid w:val="0043603B"/>
    <w:rsid w:val="00437036"/>
    <w:rsid w:val="00437284"/>
    <w:rsid w:val="0044042C"/>
    <w:rsid w:val="00441327"/>
    <w:rsid w:val="004417BA"/>
    <w:rsid w:val="00442BDE"/>
    <w:rsid w:val="00443547"/>
    <w:rsid w:val="00446DFA"/>
    <w:rsid w:val="004500DC"/>
    <w:rsid w:val="00451AA9"/>
    <w:rsid w:val="00451BB2"/>
    <w:rsid w:val="0045391A"/>
    <w:rsid w:val="00455D21"/>
    <w:rsid w:val="00456D23"/>
    <w:rsid w:val="004605A6"/>
    <w:rsid w:val="00461984"/>
    <w:rsid w:val="00466D8D"/>
    <w:rsid w:val="00467B0A"/>
    <w:rsid w:val="004702E4"/>
    <w:rsid w:val="00470DE3"/>
    <w:rsid w:val="004719F0"/>
    <w:rsid w:val="0047379E"/>
    <w:rsid w:val="0047416B"/>
    <w:rsid w:val="00474366"/>
    <w:rsid w:val="0047587B"/>
    <w:rsid w:val="00475DD4"/>
    <w:rsid w:val="00476B8E"/>
    <w:rsid w:val="00481845"/>
    <w:rsid w:val="004820B4"/>
    <w:rsid w:val="00482E2D"/>
    <w:rsid w:val="00484130"/>
    <w:rsid w:val="00484960"/>
    <w:rsid w:val="0048533C"/>
    <w:rsid w:val="0048599C"/>
    <w:rsid w:val="00486FBF"/>
    <w:rsid w:val="0048709E"/>
    <w:rsid w:val="0048796B"/>
    <w:rsid w:val="00490527"/>
    <w:rsid w:val="004907A5"/>
    <w:rsid w:val="00493217"/>
    <w:rsid w:val="004935E5"/>
    <w:rsid w:val="00495E15"/>
    <w:rsid w:val="00495FC0"/>
    <w:rsid w:val="00496C17"/>
    <w:rsid w:val="004A384D"/>
    <w:rsid w:val="004A48F9"/>
    <w:rsid w:val="004A5777"/>
    <w:rsid w:val="004A67B8"/>
    <w:rsid w:val="004A707D"/>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BF2"/>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390"/>
    <w:rsid w:val="005307BF"/>
    <w:rsid w:val="0053233C"/>
    <w:rsid w:val="00533135"/>
    <w:rsid w:val="00534726"/>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137C"/>
    <w:rsid w:val="005727B3"/>
    <w:rsid w:val="00572D7F"/>
    <w:rsid w:val="00573412"/>
    <w:rsid w:val="00573DB5"/>
    <w:rsid w:val="00573ECA"/>
    <w:rsid w:val="00574730"/>
    <w:rsid w:val="005773B1"/>
    <w:rsid w:val="00577552"/>
    <w:rsid w:val="00577E30"/>
    <w:rsid w:val="00585576"/>
    <w:rsid w:val="00585E10"/>
    <w:rsid w:val="0058656D"/>
    <w:rsid w:val="00590162"/>
    <w:rsid w:val="0059056A"/>
    <w:rsid w:val="00592209"/>
    <w:rsid w:val="00593AE8"/>
    <w:rsid w:val="0059471F"/>
    <w:rsid w:val="00595DA9"/>
    <w:rsid w:val="00596FF5"/>
    <w:rsid w:val="00597B50"/>
    <w:rsid w:val="005A09A3"/>
    <w:rsid w:val="005A3DCC"/>
    <w:rsid w:val="005A3E41"/>
    <w:rsid w:val="005A5065"/>
    <w:rsid w:val="005A64CC"/>
    <w:rsid w:val="005A6E4A"/>
    <w:rsid w:val="005A78FF"/>
    <w:rsid w:val="005B02F4"/>
    <w:rsid w:val="005B326C"/>
    <w:rsid w:val="005B6ECA"/>
    <w:rsid w:val="005B747A"/>
    <w:rsid w:val="005C027D"/>
    <w:rsid w:val="005C3652"/>
    <w:rsid w:val="005C5EB7"/>
    <w:rsid w:val="005C7375"/>
    <w:rsid w:val="005C7E26"/>
    <w:rsid w:val="005D02D4"/>
    <w:rsid w:val="005D08E0"/>
    <w:rsid w:val="005D0CEE"/>
    <w:rsid w:val="005D12E8"/>
    <w:rsid w:val="005D158A"/>
    <w:rsid w:val="005D1B91"/>
    <w:rsid w:val="005D2D67"/>
    <w:rsid w:val="005D35FD"/>
    <w:rsid w:val="005D4C2D"/>
    <w:rsid w:val="005D5299"/>
    <w:rsid w:val="005D583A"/>
    <w:rsid w:val="005D695F"/>
    <w:rsid w:val="005D6A2B"/>
    <w:rsid w:val="005D71B0"/>
    <w:rsid w:val="005E0145"/>
    <w:rsid w:val="005E1F44"/>
    <w:rsid w:val="005E304C"/>
    <w:rsid w:val="005E3B7C"/>
    <w:rsid w:val="005F01CA"/>
    <w:rsid w:val="005F1BC9"/>
    <w:rsid w:val="005F2084"/>
    <w:rsid w:val="005F2A76"/>
    <w:rsid w:val="005F38DB"/>
    <w:rsid w:val="005F39BD"/>
    <w:rsid w:val="005F3FF1"/>
    <w:rsid w:val="005F53E1"/>
    <w:rsid w:val="005F6239"/>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318"/>
    <w:rsid w:val="006579D5"/>
    <w:rsid w:val="00660122"/>
    <w:rsid w:val="00660DEE"/>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97BAC"/>
    <w:rsid w:val="006A0C4A"/>
    <w:rsid w:val="006A0FDE"/>
    <w:rsid w:val="006A1902"/>
    <w:rsid w:val="006A265B"/>
    <w:rsid w:val="006A3C82"/>
    <w:rsid w:val="006A5490"/>
    <w:rsid w:val="006A7D55"/>
    <w:rsid w:val="006A7F55"/>
    <w:rsid w:val="006B0405"/>
    <w:rsid w:val="006B1DF1"/>
    <w:rsid w:val="006B2CAD"/>
    <w:rsid w:val="006B2DD6"/>
    <w:rsid w:val="006B2E8B"/>
    <w:rsid w:val="006B3E66"/>
    <w:rsid w:val="006B648A"/>
    <w:rsid w:val="006B6E25"/>
    <w:rsid w:val="006B716E"/>
    <w:rsid w:val="006B750A"/>
    <w:rsid w:val="006C2994"/>
    <w:rsid w:val="006C2B8B"/>
    <w:rsid w:val="006C4F82"/>
    <w:rsid w:val="006C5646"/>
    <w:rsid w:val="006C6F37"/>
    <w:rsid w:val="006C784A"/>
    <w:rsid w:val="006D08F2"/>
    <w:rsid w:val="006D0FB9"/>
    <w:rsid w:val="006D1C38"/>
    <w:rsid w:val="006D1CAB"/>
    <w:rsid w:val="006D1CB2"/>
    <w:rsid w:val="006D2BB5"/>
    <w:rsid w:val="006D3516"/>
    <w:rsid w:val="006D3810"/>
    <w:rsid w:val="006D4C4C"/>
    <w:rsid w:val="006D50A5"/>
    <w:rsid w:val="006E1222"/>
    <w:rsid w:val="006E18BB"/>
    <w:rsid w:val="006E2D64"/>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17BE6"/>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29EA"/>
    <w:rsid w:val="007957BB"/>
    <w:rsid w:val="007959E3"/>
    <w:rsid w:val="007A010C"/>
    <w:rsid w:val="007A0328"/>
    <w:rsid w:val="007A0CC4"/>
    <w:rsid w:val="007A0D8D"/>
    <w:rsid w:val="007A254C"/>
    <w:rsid w:val="007A2F0B"/>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B7F17"/>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16F0"/>
    <w:rsid w:val="007F2B73"/>
    <w:rsid w:val="007F4A8A"/>
    <w:rsid w:val="007F50A9"/>
    <w:rsid w:val="007F59B4"/>
    <w:rsid w:val="007F5E72"/>
    <w:rsid w:val="007F625B"/>
    <w:rsid w:val="007F6629"/>
    <w:rsid w:val="007F7861"/>
    <w:rsid w:val="007F7D15"/>
    <w:rsid w:val="008009F0"/>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A6E"/>
    <w:rsid w:val="00824E93"/>
    <w:rsid w:val="00825886"/>
    <w:rsid w:val="00827128"/>
    <w:rsid w:val="00827149"/>
    <w:rsid w:val="00827E01"/>
    <w:rsid w:val="0083046A"/>
    <w:rsid w:val="008309B7"/>
    <w:rsid w:val="00830A01"/>
    <w:rsid w:val="0083128B"/>
    <w:rsid w:val="0083211D"/>
    <w:rsid w:val="00832F51"/>
    <w:rsid w:val="0083338F"/>
    <w:rsid w:val="008339F5"/>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14AC"/>
    <w:rsid w:val="008C35A2"/>
    <w:rsid w:val="008D0A38"/>
    <w:rsid w:val="008D1431"/>
    <w:rsid w:val="008D1C2E"/>
    <w:rsid w:val="008D1FD2"/>
    <w:rsid w:val="008D25D4"/>
    <w:rsid w:val="008D3B7E"/>
    <w:rsid w:val="008D42F6"/>
    <w:rsid w:val="008D4309"/>
    <w:rsid w:val="008E00F8"/>
    <w:rsid w:val="008E0F0F"/>
    <w:rsid w:val="008E1852"/>
    <w:rsid w:val="008E2235"/>
    <w:rsid w:val="008E2A5C"/>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50F6"/>
    <w:rsid w:val="009767DF"/>
    <w:rsid w:val="00976B9F"/>
    <w:rsid w:val="009806B4"/>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D92"/>
    <w:rsid w:val="00A321E6"/>
    <w:rsid w:val="00A34569"/>
    <w:rsid w:val="00A351EE"/>
    <w:rsid w:val="00A353A8"/>
    <w:rsid w:val="00A35F56"/>
    <w:rsid w:val="00A451F2"/>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6955"/>
    <w:rsid w:val="00A87107"/>
    <w:rsid w:val="00A91520"/>
    <w:rsid w:val="00A92D6A"/>
    <w:rsid w:val="00A92EE0"/>
    <w:rsid w:val="00AA0A74"/>
    <w:rsid w:val="00AA10EF"/>
    <w:rsid w:val="00AA1B17"/>
    <w:rsid w:val="00AA2C71"/>
    <w:rsid w:val="00AA2C75"/>
    <w:rsid w:val="00AA2EC2"/>
    <w:rsid w:val="00AA4EED"/>
    <w:rsid w:val="00AA502B"/>
    <w:rsid w:val="00AA60AE"/>
    <w:rsid w:val="00AA61CE"/>
    <w:rsid w:val="00AA6FD7"/>
    <w:rsid w:val="00AA7493"/>
    <w:rsid w:val="00AB1F9D"/>
    <w:rsid w:val="00AB4200"/>
    <w:rsid w:val="00AB5CC0"/>
    <w:rsid w:val="00AC012C"/>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41B8"/>
    <w:rsid w:val="00AF675B"/>
    <w:rsid w:val="00B0056D"/>
    <w:rsid w:val="00B01CBF"/>
    <w:rsid w:val="00B02C92"/>
    <w:rsid w:val="00B0360B"/>
    <w:rsid w:val="00B041A2"/>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27DDC"/>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55A4"/>
    <w:rsid w:val="00B6740F"/>
    <w:rsid w:val="00B6741A"/>
    <w:rsid w:val="00B70937"/>
    <w:rsid w:val="00B709A8"/>
    <w:rsid w:val="00B70AED"/>
    <w:rsid w:val="00B731E0"/>
    <w:rsid w:val="00B7434A"/>
    <w:rsid w:val="00B760FE"/>
    <w:rsid w:val="00B775C3"/>
    <w:rsid w:val="00B81D19"/>
    <w:rsid w:val="00B84AEF"/>
    <w:rsid w:val="00B8650B"/>
    <w:rsid w:val="00B86CDE"/>
    <w:rsid w:val="00B91320"/>
    <w:rsid w:val="00B916FC"/>
    <w:rsid w:val="00B96C72"/>
    <w:rsid w:val="00B97351"/>
    <w:rsid w:val="00B97BD0"/>
    <w:rsid w:val="00BA1657"/>
    <w:rsid w:val="00BA5D5B"/>
    <w:rsid w:val="00BA662C"/>
    <w:rsid w:val="00BA68E0"/>
    <w:rsid w:val="00BA692B"/>
    <w:rsid w:val="00BB1A7E"/>
    <w:rsid w:val="00BB2762"/>
    <w:rsid w:val="00BB28F3"/>
    <w:rsid w:val="00BB299A"/>
    <w:rsid w:val="00BB3DD0"/>
    <w:rsid w:val="00BB41F3"/>
    <w:rsid w:val="00BB46D4"/>
    <w:rsid w:val="00BB633D"/>
    <w:rsid w:val="00BB659D"/>
    <w:rsid w:val="00BB7918"/>
    <w:rsid w:val="00BC1436"/>
    <w:rsid w:val="00BC1531"/>
    <w:rsid w:val="00BC23C9"/>
    <w:rsid w:val="00BC2519"/>
    <w:rsid w:val="00BC2765"/>
    <w:rsid w:val="00BC474D"/>
    <w:rsid w:val="00BD10A9"/>
    <w:rsid w:val="00BD12D1"/>
    <w:rsid w:val="00BD18B5"/>
    <w:rsid w:val="00BD3C61"/>
    <w:rsid w:val="00BD4D80"/>
    <w:rsid w:val="00BD55D4"/>
    <w:rsid w:val="00BE00ED"/>
    <w:rsid w:val="00BE1741"/>
    <w:rsid w:val="00BE329D"/>
    <w:rsid w:val="00BE46B4"/>
    <w:rsid w:val="00BE4F4C"/>
    <w:rsid w:val="00BF02FF"/>
    <w:rsid w:val="00BF0F57"/>
    <w:rsid w:val="00BF31B1"/>
    <w:rsid w:val="00BF62CC"/>
    <w:rsid w:val="00BF6AE7"/>
    <w:rsid w:val="00BF7677"/>
    <w:rsid w:val="00C00596"/>
    <w:rsid w:val="00C00690"/>
    <w:rsid w:val="00C013DF"/>
    <w:rsid w:val="00C01D7F"/>
    <w:rsid w:val="00C0420F"/>
    <w:rsid w:val="00C0425E"/>
    <w:rsid w:val="00C046B7"/>
    <w:rsid w:val="00C04DED"/>
    <w:rsid w:val="00C050E0"/>
    <w:rsid w:val="00C05473"/>
    <w:rsid w:val="00C10DF8"/>
    <w:rsid w:val="00C12226"/>
    <w:rsid w:val="00C12EA9"/>
    <w:rsid w:val="00C13566"/>
    <w:rsid w:val="00C13FBD"/>
    <w:rsid w:val="00C16261"/>
    <w:rsid w:val="00C1786D"/>
    <w:rsid w:val="00C207AC"/>
    <w:rsid w:val="00C20E2C"/>
    <w:rsid w:val="00C21584"/>
    <w:rsid w:val="00C22786"/>
    <w:rsid w:val="00C22B53"/>
    <w:rsid w:val="00C240A1"/>
    <w:rsid w:val="00C24209"/>
    <w:rsid w:val="00C26623"/>
    <w:rsid w:val="00C268AC"/>
    <w:rsid w:val="00C32127"/>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664"/>
    <w:rsid w:val="00C67758"/>
    <w:rsid w:val="00C71C9F"/>
    <w:rsid w:val="00C72037"/>
    <w:rsid w:val="00C726F4"/>
    <w:rsid w:val="00C75F16"/>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17FA"/>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4D"/>
    <w:rsid w:val="00CE77E7"/>
    <w:rsid w:val="00CF0167"/>
    <w:rsid w:val="00CF05C9"/>
    <w:rsid w:val="00CF0629"/>
    <w:rsid w:val="00CF1417"/>
    <w:rsid w:val="00CF2A8C"/>
    <w:rsid w:val="00CF44BC"/>
    <w:rsid w:val="00CF4668"/>
    <w:rsid w:val="00CF4989"/>
    <w:rsid w:val="00CF5E4F"/>
    <w:rsid w:val="00CF61C2"/>
    <w:rsid w:val="00CF648F"/>
    <w:rsid w:val="00CF670A"/>
    <w:rsid w:val="00CF698A"/>
    <w:rsid w:val="00CF6ADD"/>
    <w:rsid w:val="00CF789D"/>
    <w:rsid w:val="00D0062C"/>
    <w:rsid w:val="00D00C92"/>
    <w:rsid w:val="00D01D3F"/>
    <w:rsid w:val="00D043CE"/>
    <w:rsid w:val="00D04E5F"/>
    <w:rsid w:val="00D05AE9"/>
    <w:rsid w:val="00D0634D"/>
    <w:rsid w:val="00D066AA"/>
    <w:rsid w:val="00D0736C"/>
    <w:rsid w:val="00D11BC1"/>
    <w:rsid w:val="00D12B22"/>
    <w:rsid w:val="00D137BE"/>
    <w:rsid w:val="00D13823"/>
    <w:rsid w:val="00D13C70"/>
    <w:rsid w:val="00D14E80"/>
    <w:rsid w:val="00D161AE"/>
    <w:rsid w:val="00D17098"/>
    <w:rsid w:val="00D207EA"/>
    <w:rsid w:val="00D210F7"/>
    <w:rsid w:val="00D216B2"/>
    <w:rsid w:val="00D21FDC"/>
    <w:rsid w:val="00D224BE"/>
    <w:rsid w:val="00D2446A"/>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52E5"/>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A97"/>
    <w:rsid w:val="00DF78AE"/>
    <w:rsid w:val="00E00F8A"/>
    <w:rsid w:val="00E0182C"/>
    <w:rsid w:val="00E01D55"/>
    <w:rsid w:val="00E0213D"/>
    <w:rsid w:val="00E04E44"/>
    <w:rsid w:val="00E05AEE"/>
    <w:rsid w:val="00E06F60"/>
    <w:rsid w:val="00E073E6"/>
    <w:rsid w:val="00E1610E"/>
    <w:rsid w:val="00E163F6"/>
    <w:rsid w:val="00E17F68"/>
    <w:rsid w:val="00E208A4"/>
    <w:rsid w:val="00E21B77"/>
    <w:rsid w:val="00E21D82"/>
    <w:rsid w:val="00E21E77"/>
    <w:rsid w:val="00E22148"/>
    <w:rsid w:val="00E2261D"/>
    <w:rsid w:val="00E22CBA"/>
    <w:rsid w:val="00E23DE4"/>
    <w:rsid w:val="00E24238"/>
    <w:rsid w:val="00E31164"/>
    <w:rsid w:val="00E343C7"/>
    <w:rsid w:val="00E36006"/>
    <w:rsid w:val="00E4102D"/>
    <w:rsid w:val="00E4488A"/>
    <w:rsid w:val="00E44BA5"/>
    <w:rsid w:val="00E45360"/>
    <w:rsid w:val="00E45665"/>
    <w:rsid w:val="00E45931"/>
    <w:rsid w:val="00E50346"/>
    <w:rsid w:val="00E50E06"/>
    <w:rsid w:val="00E51004"/>
    <w:rsid w:val="00E51387"/>
    <w:rsid w:val="00E514D3"/>
    <w:rsid w:val="00E51F00"/>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7197"/>
    <w:rsid w:val="00EF0169"/>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6E03"/>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1C0"/>
    <w:rsid w:val="00F345E9"/>
    <w:rsid w:val="00F34C37"/>
    <w:rsid w:val="00F36E17"/>
    <w:rsid w:val="00F37E42"/>
    <w:rsid w:val="00F410C1"/>
    <w:rsid w:val="00F4172F"/>
    <w:rsid w:val="00F43679"/>
    <w:rsid w:val="00F4367D"/>
    <w:rsid w:val="00F525B1"/>
    <w:rsid w:val="00F54D27"/>
    <w:rsid w:val="00F568B2"/>
    <w:rsid w:val="00F602FF"/>
    <w:rsid w:val="00F6039A"/>
    <w:rsid w:val="00F607C3"/>
    <w:rsid w:val="00F61187"/>
    <w:rsid w:val="00F6393D"/>
    <w:rsid w:val="00F65D14"/>
    <w:rsid w:val="00F671B6"/>
    <w:rsid w:val="00F70709"/>
    <w:rsid w:val="00F719F2"/>
    <w:rsid w:val="00F721B8"/>
    <w:rsid w:val="00F72698"/>
    <w:rsid w:val="00F7282C"/>
    <w:rsid w:val="00F7430B"/>
    <w:rsid w:val="00F75F1D"/>
    <w:rsid w:val="00F769BD"/>
    <w:rsid w:val="00F77CCD"/>
    <w:rsid w:val="00F80021"/>
    <w:rsid w:val="00F84906"/>
    <w:rsid w:val="00F85274"/>
    <w:rsid w:val="00F85811"/>
    <w:rsid w:val="00F858E4"/>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E06F8"/>
    <w:rsid w:val="00FE08C9"/>
    <w:rsid w:val="00FE30AA"/>
    <w:rsid w:val="00FE48DB"/>
    <w:rsid w:val="00FE5FE8"/>
    <w:rsid w:val="00FE6B51"/>
    <w:rsid w:val="00FF1EBF"/>
    <w:rsid w:val="00FF34A4"/>
    <w:rsid w:val="00FF3B5D"/>
    <w:rsid w:val="00FF3C1E"/>
    <w:rsid w:val="00FF4468"/>
    <w:rsid w:val="00FF478B"/>
    <w:rsid w:val="00FF58D8"/>
    <w:rsid w:val="00FF69AC"/>
    <w:rsid w:val="00FF6BE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A029EA"/>
  <w15:chartTrackingRefBased/>
  <w15:docId w15:val="{02C41A0B-8125-4DA9-8875-51B12800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62787547">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94204053">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8041634">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40637532">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8_Electronic/Docs/R5-204366.zip" TargetMode="External"/><Relationship Id="rId13" Type="http://schemas.openxmlformats.org/officeDocument/2006/relationships/hyperlink" Target="ftp://ftp.3gpp.org/tsg_ran/WG5_Test_ex-T1/TSGR5_89_Electronic/Docs/R5-205136.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88_Electronic/Docs/R5-204367.zip" TargetMode="External"/><Relationship Id="rId17" Type="http://schemas.openxmlformats.org/officeDocument/2006/relationships/hyperlink" Target="ftp://ftp.3gpp.org/tsg_ran/WG5_Test_ex-T1/TSGR5_90_Electronic/Docs/R5-212141.zip" TargetMode="External"/><Relationship Id="rId2" Type="http://schemas.openxmlformats.org/officeDocument/2006/relationships/numbering" Target="numbering.xml"/><Relationship Id="rId16" Type="http://schemas.openxmlformats.org/officeDocument/2006/relationships/hyperlink" Target="ftp://ftp.3gpp.org/tsg_ran/WG5_Test_ex-T1/TSGR5_90_Electronic/Docs/R5-2121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7.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56.zip" TargetMode="External"/><Relationship Id="rId10" Type="http://schemas.openxmlformats.org/officeDocument/2006/relationships/hyperlink" Target="ftp://ftp.3gpp.org/tsg_ran/WG5_Test_ex-T1/TSGR5_88_Electronic/Docs/R5-204366.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370383D-0242-4586-BAE7-A25965303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563</Words>
  <Characters>3210</Characters>
  <Application>Microsoft Office Word</Application>
  <DocSecurity>0</DocSecurity>
  <Lines>26</Lines>
  <Paragraphs>7</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3766</CharactersWithSpaces>
  <SharedDoc>false</SharedDoc>
  <HLinks>
    <vt:vector size="42" baseType="variant">
      <vt:variant>
        <vt:i4>5636210</vt:i4>
      </vt:variant>
      <vt:variant>
        <vt:i4>23</vt:i4>
      </vt:variant>
      <vt:variant>
        <vt:i4>0</vt:i4>
      </vt:variant>
      <vt:variant>
        <vt:i4>5</vt:i4>
      </vt:variant>
      <vt:variant>
        <vt:lpwstr>ftp://ftp.3gpp.org/tsg_ran/WG5_Test_ex-T1/TSGR5_89_Electronic/Docs/R5-205136.zip</vt:lpwstr>
      </vt:variant>
      <vt:variant>
        <vt:lpwstr/>
      </vt:variant>
      <vt:variant>
        <vt:i4>5701746</vt:i4>
      </vt:variant>
      <vt:variant>
        <vt:i4>20</vt:i4>
      </vt:variant>
      <vt:variant>
        <vt:i4>0</vt:i4>
      </vt:variant>
      <vt:variant>
        <vt:i4>5</vt:i4>
      </vt:variant>
      <vt:variant>
        <vt:lpwstr>ftp://ftp.3gpp.org/tsg_ran/WG5_Test_ex-T1/TSGR5_89_Electronic/Docs/R5-205137.zip</vt:lpwstr>
      </vt:variant>
      <vt:variant>
        <vt:lpwstr/>
      </vt:variant>
      <vt:variant>
        <vt:i4>5505142</vt:i4>
      </vt:variant>
      <vt:variant>
        <vt:i4>17</vt:i4>
      </vt:variant>
      <vt:variant>
        <vt:i4>0</vt:i4>
      </vt:variant>
      <vt:variant>
        <vt:i4>5</vt:i4>
      </vt:variant>
      <vt:variant>
        <vt:lpwstr>ftp://ftp.3gpp.org/tsg_ran/WG5_Test_ex-T1/TSGR5_88_Electronic/Docs/R5-204367.zip</vt:lpwstr>
      </vt:variant>
      <vt:variant>
        <vt:lpwstr/>
      </vt:variant>
      <vt:variant>
        <vt:i4>5570678</vt:i4>
      </vt:variant>
      <vt:variant>
        <vt:i4>14</vt:i4>
      </vt:variant>
      <vt:variant>
        <vt:i4>0</vt:i4>
      </vt:variant>
      <vt:variant>
        <vt:i4>5</vt:i4>
      </vt:variant>
      <vt:variant>
        <vt:lpwstr>ftp://ftp.3gpp.org/tsg_ran/WG5_Test_ex-T1/TSGR5_88_Electronic/Docs/R5-204366.zip</vt:lpwstr>
      </vt:variant>
      <vt:variant>
        <vt:lpwstr/>
      </vt:variant>
      <vt:variant>
        <vt:i4>5636210</vt:i4>
      </vt:variant>
      <vt:variant>
        <vt:i4>11</vt:i4>
      </vt:variant>
      <vt:variant>
        <vt:i4>0</vt:i4>
      </vt:variant>
      <vt:variant>
        <vt:i4>5</vt:i4>
      </vt:variant>
      <vt:variant>
        <vt:lpwstr>ftp://ftp.3gpp.org/tsg_ran/WG5_Test_ex-T1/TSGR5_89_Electronic/Docs/R5-205136.zip</vt:lpwstr>
      </vt:variant>
      <vt:variant>
        <vt:lpwstr/>
      </vt:variant>
      <vt:variant>
        <vt:i4>5701746</vt:i4>
      </vt:variant>
      <vt:variant>
        <vt:i4>8</vt:i4>
      </vt:variant>
      <vt:variant>
        <vt:i4>0</vt:i4>
      </vt:variant>
      <vt:variant>
        <vt:i4>5</vt:i4>
      </vt:variant>
      <vt:variant>
        <vt:lpwstr>ftp://ftp.3gpp.org/tsg_ran/WG5_Test_ex-T1/TSGR5_89_Electronic/Docs/R5-205137.zip</vt:lpwstr>
      </vt:variant>
      <vt:variant>
        <vt:lpwstr/>
      </vt:variant>
      <vt:variant>
        <vt:i4>5570678</vt:i4>
      </vt:variant>
      <vt:variant>
        <vt:i4>5</vt:i4>
      </vt:variant>
      <vt:variant>
        <vt:i4>0</vt:i4>
      </vt:variant>
      <vt:variant>
        <vt:i4>5</vt:i4>
      </vt:variant>
      <vt:variant>
        <vt:lpwstr>ftp://ftp.3gpp.org/tsg_ran/WG5_Test_ex-T1/TSGR5_88_Electronic/Docs/R5-204366.zip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32</cp:revision>
  <cp:lastPrinted>2009-01-20T12:46:00Z</cp:lastPrinted>
  <dcterms:created xsi:type="dcterms:W3CDTF">2021-06-15T15:09:00Z</dcterms:created>
  <dcterms:modified xsi:type="dcterms:W3CDTF">2023-08-10T12:24:00Z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(3)Cj/QhsI9TwX/+unWHK7npr0vC8xPQEN58cmYJPRRmFdrW4eD+yUUUlt7esbyvuFHQFRIB3+s
3GQlYQvNxU5VPKUsOYZvvE3xYtH3vzea3uAS8qe+n7K2tQjz/LQL/t2f31vEhUcI3If9vQBY
8v6ENZHMlpttlWmCON4p033bhYoRgv6keSWt5rgX7DRE30PQj9T3a7897q+e68GcQT//JkHO
OA7g69pMMzTCr9R9C1</vt:lpwstr>
  </property>
  <property fmtid="{D5CDD505-2E9C-101B-9397-08002B2CF9AE}" pid="4" name="_2015_ms_pID_7253431">
    <vt:lpwstr>HWN6pbmbfUvQEnf6zxuTTj2ZOZfdKEaxWdWH9GQKl2B4NiX5dDIuyp
iKraJsxiM1mZI9J1i0TCrJv54Kau9ZjjI+ed0pN3Vf4ZTbn+vgIhacGaGQETxjuXqF+Y4ajS
G2bthcm0Mc/O9tij3GhpgKMzbOsmHXJQR+DU3TaGbjtdC1iS/2ldFvwzew3wqipjKjuXq2NM
6y0BCt9Sa8fV/tTN+L4hOX+Ts3V0i5e3m/NM</vt:lpwstr>
  </property>
  <property fmtid="{D5CDD505-2E9C-101B-9397-08002B2CF9AE}" pid="5" name="_2015_ms_pID_7253432">
    <vt:lpwstr>VImGk8lAxTAx2R/bMQGzzfk=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1691670057</vt:lpwstr>
  </property>
</Properties>
</file>